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A9C75" w14:textId="77777777" w:rsidR="00A36FD3" w:rsidRDefault="00A36FD3" w:rsidP="00885C08">
      <w:pPr>
        <w:pStyle w:val="Nagwek2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</w:p>
    <w:p w14:paraId="2198B4BB" w14:textId="30B49952" w:rsidR="00A25D7C" w:rsidRPr="00AD2C53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AD2C53">
        <w:rPr>
          <w:rFonts w:ascii="Arial" w:hAnsi="Arial" w:cs="Arial"/>
          <w:b/>
          <w:bCs/>
          <w:color w:val="auto"/>
          <w:sz w:val="22"/>
          <w:szCs w:val="22"/>
        </w:rPr>
        <w:t xml:space="preserve">ZAŁĄCZNIK Nr 2- Oświadczenie </w:t>
      </w:r>
      <w:r w:rsidR="007431D7" w:rsidRPr="00AD2C53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AD2C53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2A5AFB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  <w:r w:rsidRPr="002A5AFB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2A5AFB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2A5AFB" w:rsidRDefault="00A25D7C" w:rsidP="00A25D7C">
      <w:pPr>
        <w:jc w:val="center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  <w:r w:rsidRPr="002A5AFB">
        <w:rPr>
          <w:rFonts w:cs="Arial"/>
          <w:sz w:val="22"/>
          <w:szCs w:val="22"/>
        </w:rPr>
        <w:tab/>
      </w:r>
    </w:p>
    <w:p w14:paraId="471163E1" w14:textId="34C7C9C9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A5AFB">
        <w:rPr>
          <w:rFonts w:cs="Arial"/>
          <w:i/>
          <w:sz w:val="22"/>
          <w:szCs w:val="22"/>
        </w:rPr>
        <w:t>O</w:t>
      </w:r>
      <w:r w:rsidRPr="002A5AFB">
        <w:rPr>
          <w:rFonts w:cs="Arial"/>
          <w:i/>
          <w:sz w:val="22"/>
          <w:szCs w:val="22"/>
        </w:rPr>
        <w:t>ferenta ___________________________________________________,</w:t>
      </w:r>
    </w:p>
    <w:p w14:paraId="01318EF3" w14:textId="77777777" w:rsidR="00A25D7C" w:rsidRPr="002A5AFB" w:rsidRDefault="00A25D7C" w:rsidP="00A25D7C">
      <w:pPr>
        <w:ind w:left="4111"/>
        <w:rPr>
          <w:rFonts w:cs="Arial"/>
          <w:i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5F63EA03" w14:textId="479F83F5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1B17D117" w14:textId="507B9AAB" w:rsidR="00D829CA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Osoba</w:t>
      </w:r>
      <w:r w:rsidR="001B59B9" w:rsidRPr="002A5AFB">
        <w:rPr>
          <w:rFonts w:cs="Arial"/>
          <w:i/>
          <w:sz w:val="22"/>
          <w:szCs w:val="22"/>
        </w:rPr>
        <w:t>/y</w:t>
      </w:r>
      <w:r w:rsidRPr="002A5AFB">
        <w:rPr>
          <w:rFonts w:cs="Arial"/>
          <w:i/>
          <w:sz w:val="22"/>
          <w:szCs w:val="22"/>
        </w:rPr>
        <w:t xml:space="preserve"> do kontaktu, upoważniona</w:t>
      </w:r>
      <w:r w:rsidR="001B59B9" w:rsidRPr="002A5AFB">
        <w:rPr>
          <w:rFonts w:cs="Arial"/>
          <w:i/>
          <w:sz w:val="22"/>
          <w:szCs w:val="22"/>
        </w:rPr>
        <w:t>/e</w:t>
      </w:r>
      <w:r w:rsidRPr="002A5AFB">
        <w:rPr>
          <w:rFonts w:cs="Arial"/>
          <w:i/>
          <w:sz w:val="22"/>
          <w:szCs w:val="22"/>
        </w:rPr>
        <w:t xml:space="preserve"> do </w:t>
      </w:r>
      <w:r w:rsidR="00D829CA" w:rsidRPr="002A5AFB">
        <w:rPr>
          <w:rFonts w:cs="Arial"/>
          <w:i/>
          <w:sz w:val="22"/>
          <w:szCs w:val="22"/>
        </w:rPr>
        <w:t xml:space="preserve">prowadzenia negocjacji, </w:t>
      </w:r>
      <w:r w:rsidRPr="002A5AFB">
        <w:rPr>
          <w:rFonts w:cs="Arial"/>
          <w:i/>
          <w:sz w:val="22"/>
          <w:szCs w:val="22"/>
        </w:rPr>
        <w:t xml:space="preserve">aktualizacji oferty i prowadzenia korespondencji na </w:t>
      </w:r>
    </w:p>
    <w:p w14:paraId="368A12CE" w14:textId="77777777" w:rsidR="00D829CA" w:rsidRPr="002A5AFB" w:rsidRDefault="00D829CA" w:rsidP="00A25D7C">
      <w:pPr>
        <w:jc w:val="center"/>
        <w:rPr>
          <w:rFonts w:cs="Arial"/>
          <w:i/>
          <w:sz w:val="22"/>
          <w:szCs w:val="22"/>
        </w:rPr>
      </w:pPr>
    </w:p>
    <w:p w14:paraId="56A0A061" w14:textId="37C909CF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</w:rPr>
        <w:t>Connect: _________________ tel.  _________________ , e-mail: _________________</w:t>
      </w:r>
    </w:p>
    <w:p w14:paraId="0F14A89E" w14:textId="77777777" w:rsidR="002736BD" w:rsidRPr="002A5AFB" w:rsidRDefault="002736BD" w:rsidP="00A25D7C">
      <w:pPr>
        <w:jc w:val="center"/>
        <w:rPr>
          <w:rFonts w:cs="Arial"/>
          <w:i/>
          <w:sz w:val="22"/>
          <w:szCs w:val="22"/>
        </w:rPr>
      </w:pPr>
    </w:p>
    <w:p w14:paraId="457A8BE9" w14:textId="77777777" w:rsidR="00E97F02" w:rsidRPr="002A5AFB" w:rsidRDefault="00E97F02" w:rsidP="00A25D7C">
      <w:pPr>
        <w:jc w:val="center"/>
        <w:rPr>
          <w:rFonts w:cs="Arial"/>
          <w:i/>
          <w:sz w:val="22"/>
          <w:szCs w:val="22"/>
        </w:rPr>
      </w:pPr>
    </w:p>
    <w:p w14:paraId="3F5B35C9" w14:textId="18B07B65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  <w:r w:rsidRPr="002A5AFB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A5AFB">
        <w:rPr>
          <w:rFonts w:cs="Arial"/>
          <w:b/>
          <w:i/>
          <w:sz w:val="22"/>
          <w:szCs w:val="22"/>
        </w:rPr>
        <w:t>O</w:t>
      </w:r>
      <w:r w:rsidRPr="002A5AFB">
        <w:rPr>
          <w:rFonts w:cs="Arial"/>
          <w:b/>
          <w:i/>
          <w:sz w:val="22"/>
          <w:szCs w:val="22"/>
        </w:rPr>
        <w:t>ferent</w:t>
      </w:r>
      <w:r w:rsidRPr="002A5AFB">
        <w:rPr>
          <w:rFonts w:cs="Arial"/>
          <w:i/>
          <w:sz w:val="22"/>
          <w:szCs w:val="22"/>
        </w:rPr>
        <w:t>:</w:t>
      </w:r>
    </w:p>
    <w:p w14:paraId="292B3331" w14:textId="77777777" w:rsidR="00A25D7C" w:rsidRPr="002A5AFB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Pr="002A5AFB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3259657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samodzielnie</w:t>
      </w:r>
    </w:p>
    <w:p w14:paraId="086EDA91" w14:textId="77777777" w:rsidR="00C81E07" w:rsidRPr="002A5AFB" w:rsidRDefault="00C81E07" w:rsidP="0048057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DDE3D7E" w14:textId="3B5A0B43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01EA0057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091BBCEF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82BE09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1652C694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098D0EC" w14:textId="11DF40F5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REGON: _________________</w:t>
      </w:r>
    </w:p>
    <w:p w14:paraId="0193A051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79E7D8" w14:textId="268BF40F" w:rsidR="00C81E07" w:rsidRPr="002A5AFB" w:rsidRDefault="009349BC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umer NIP: _________________</w:t>
      </w:r>
    </w:p>
    <w:p w14:paraId="3AC01316" w14:textId="77777777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73E446D" w14:textId="34970E1B" w:rsidR="00C81E07" w:rsidRPr="002A5AFB" w:rsidRDefault="00C81E07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23A93DD5" w14:textId="77777777" w:rsidR="00064C1A" w:rsidRPr="002A5AFB" w:rsidRDefault="00064C1A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3CA5484" w14:textId="28E330AB" w:rsidR="00C81E07" w:rsidRPr="002A5AFB" w:rsidRDefault="009B38CD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Tak,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kraj rejestracji _________________, numer VAT-UE</w:t>
      </w:r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>_________________,</w:t>
      </w:r>
    </w:p>
    <w:p w14:paraId="4ACEA407" w14:textId="77777777" w:rsidR="004F1C65" w:rsidRPr="002A5AFB" w:rsidRDefault="004F1C65" w:rsidP="0048057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4190700" w14:textId="0BC06D78" w:rsidR="00C81E07" w:rsidRPr="002A5AFB" w:rsidRDefault="009B38CD" w:rsidP="00064C1A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>
        <w:rPr>
          <w:rFonts w:cs="Arial"/>
          <w:bCs/>
          <w:i/>
          <w:color w:val="000000"/>
          <w:sz w:val="22"/>
          <w:szCs w:val="22"/>
        </w:rPr>
        <w:t xml:space="preserve"> </w:t>
      </w:r>
      <w:r w:rsidR="00C81E07" w:rsidRPr="002A5AFB">
        <w:rPr>
          <w:rFonts w:cs="Arial"/>
          <w:bCs/>
          <w:i/>
          <w:color w:val="000000"/>
          <w:sz w:val="22"/>
          <w:szCs w:val="22"/>
        </w:rPr>
        <w:t xml:space="preserve">Nie </w:t>
      </w:r>
    </w:p>
    <w:p w14:paraId="57AB1050" w14:textId="77777777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6FCE90" w14:textId="31CAD760" w:rsidR="009349BC" w:rsidRPr="002A5AFB" w:rsidRDefault="009349BC" w:rsidP="009349BC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2A5AFB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DF5D5E2" w14:textId="77777777" w:rsidR="00C81E07" w:rsidRPr="002A5AFB" w:rsidRDefault="00C81E07" w:rsidP="0048057E">
      <w:pPr>
        <w:rPr>
          <w:rFonts w:cs="Arial"/>
          <w:bCs/>
          <w:i/>
          <w:color w:val="000000"/>
          <w:sz w:val="22"/>
          <w:szCs w:val="22"/>
        </w:rPr>
      </w:pPr>
    </w:p>
    <w:p w14:paraId="225A544E" w14:textId="77777777" w:rsidR="00C81E07" w:rsidRPr="002A5AFB" w:rsidRDefault="00C81E07" w:rsidP="0048057E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A5AFB" w:rsidRDefault="00A25D7C" w:rsidP="00A25D7C">
      <w:pPr>
        <w:numPr>
          <w:ilvl w:val="1"/>
          <w:numId w:val="62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2A5AFB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1C7B2F78" w14:textId="77777777" w:rsidR="00A25D7C" w:rsidRPr="002A5AFB" w:rsidRDefault="00A25D7C" w:rsidP="00A25D7C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3CD8D301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Lider: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6523A0FB" w14:textId="77777777" w:rsidR="00A25D7C" w:rsidRPr="002A5AFB" w:rsidRDefault="00A25D7C" w:rsidP="0048057E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2A5AFB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166A32E8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5AD1B28A" w14:textId="169091F0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REGON: _________________</w:t>
      </w:r>
    </w:p>
    <w:p w14:paraId="39BB2BE7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C90199A" w14:textId="0D74F215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NIP: _________________</w:t>
      </w:r>
    </w:p>
    <w:p w14:paraId="1F331D3D" w14:textId="77777777" w:rsidR="002736BD" w:rsidRPr="002A5AFB" w:rsidRDefault="002736BD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23C2ED9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9DE1186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7532196" w14:textId="77777777" w:rsidR="009349BC" w:rsidRPr="002A5AFB" w:rsidRDefault="009B38C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7B3C648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6E8DA71" w14:textId="77777777" w:rsidR="009349BC" w:rsidRPr="002A5AFB" w:rsidRDefault="009B38C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F519B2E" w14:textId="77777777" w:rsidR="00C81E07" w:rsidRPr="002A5AFB" w:rsidRDefault="00C81E07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59A18CB8" w14:textId="572EB877" w:rsidR="002736BD" w:rsidRPr="002A5AFB" w:rsidRDefault="009349BC" w:rsidP="0048057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N</w:t>
      </w:r>
      <w:r w:rsidR="002736BD" w:rsidRPr="002A5AFB">
        <w:rPr>
          <w:rFonts w:cs="Arial"/>
          <w:bCs/>
          <w:i/>
          <w:color w:val="000000"/>
          <w:sz w:val="22"/>
          <w:szCs w:val="22"/>
          <w:highlight w:val="lightGray"/>
        </w:rPr>
        <w:t>umer VAT (VIES) – dotyczy podmiotów zagranicznych: _________________</w:t>
      </w:r>
    </w:p>
    <w:p w14:paraId="22E3B24C" w14:textId="77777777" w:rsidR="00A25D7C" w:rsidRPr="002A5AFB" w:rsidRDefault="00A25D7C" w:rsidP="0048057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143BE3C8" w14:textId="77777777" w:rsidR="00A25D7C" w:rsidRPr="002A5AFB" w:rsidRDefault="00A25D7C" w:rsidP="0048057E">
      <w:pPr>
        <w:numPr>
          <w:ilvl w:val="0"/>
          <w:numId w:val="67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sz w:val="22"/>
          <w:szCs w:val="22"/>
          <w:highlight w:val="lightGray"/>
        </w:rPr>
        <w:t xml:space="preserve">Członkowie: </w:t>
      </w:r>
      <w:r w:rsidRPr="002A5AFB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589E1EC9" w14:textId="77777777" w:rsidR="00A25D7C" w:rsidRPr="002A5AFB" w:rsidRDefault="00A25D7C" w:rsidP="0048057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2A5AFB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01312C1D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1EBC2D3" w14:textId="4E0736F6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REGON: _________________</w:t>
      </w:r>
    </w:p>
    <w:p w14:paraId="4C9DBA72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A067E2F" w14:textId="4A3EBFF0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NIP: _________________</w:t>
      </w:r>
    </w:p>
    <w:p w14:paraId="4623A897" w14:textId="77777777" w:rsidR="002736BD" w:rsidRPr="002A5AFB" w:rsidRDefault="002736B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415F712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2A5AFB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69B45A2F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6F4A573" w14:textId="77777777" w:rsidR="009349BC" w:rsidRPr="002A5AFB" w:rsidRDefault="009B38C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327C0797" w14:textId="77777777" w:rsidR="009349BC" w:rsidRPr="002A5AFB" w:rsidRDefault="009349BC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5B3C0B63" w14:textId="77777777" w:rsidR="009349BC" w:rsidRPr="002A5AFB" w:rsidRDefault="009B38CD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9BC" w:rsidRPr="002A5AFB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9349BC" w:rsidRPr="002A5AFB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71C3A37E" w14:textId="77777777" w:rsidR="00C81E07" w:rsidRPr="002A5AFB" w:rsidRDefault="00C81E07" w:rsidP="0048057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A27EFEA" w14:textId="2D2657EA" w:rsidR="002736BD" w:rsidRPr="002A5AFB" w:rsidRDefault="009349BC" w:rsidP="0048057E">
      <w:pPr>
        <w:ind w:left="1843" w:hanging="360"/>
        <w:rPr>
          <w:rFonts w:cs="Arial"/>
          <w:i/>
          <w:sz w:val="22"/>
          <w:szCs w:val="22"/>
        </w:rPr>
      </w:pPr>
      <w:r w:rsidRPr="002A5AFB">
        <w:rPr>
          <w:rFonts w:cs="Arial"/>
          <w:i/>
          <w:sz w:val="22"/>
          <w:szCs w:val="22"/>
          <w:highlight w:val="lightGray"/>
        </w:rPr>
        <w:t>N</w:t>
      </w:r>
      <w:r w:rsidR="002736BD" w:rsidRPr="002A5AFB">
        <w:rPr>
          <w:rFonts w:cs="Arial"/>
          <w:i/>
          <w:sz w:val="22"/>
          <w:szCs w:val="22"/>
          <w:highlight w:val="lightGray"/>
        </w:rPr>
        <w:t>umer VAT (VIES) – dotyczy podmiotów zagranicznych: _________________</w:t>
      </w:r>
    </w:p>
    <w:p w14:paraId="3F5A6E8D" w14:textId="77777777" w:rsidR="002736BD" w:rsidRPr="002A5AFB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2A5AFB" w:rsidRDefault="00E568DB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</w:t>
      </w:r>
      <w:r w:rsidR="001F7745" w:rsidRPr="002A5AFB">
        <w:rPr>
          <w:rFonts w:eastAsia="Calibri" w:cs="Arial"/>
          <w:sz w:val="22"/>
          <w:szCs w:val="22"/>
        </w:rPr>
        <w:t>a</w:t>
      </w:r>
      <w:r w:rsidRPr="002A5AFB">
        <w:rPr>
          <w:rFonts w:eastAsia="Calibri" w:cs="Arial"/>
          <w:sz w:val="22"/>
          <w:szCs w:val="22"/>
        </w:rPr>
        <w:t xml:space="preserve"> warunk</w:t>
      </w:r>
      <w:r w:rsidR="001F7745" w:rsidRPr="002A5AFB">
        <w:rPr>
          <w:rFonts w:eastAsia="Calibri" w:cs="Arial"/>
          <w:sz w:val="22"/>
          <w:szCs w:val="22"/>
        </w:rPr>
        <w:t>i</w:t>
      </w:r>
      <w:r w:rsidRPr="002A5AFB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A5AFB" w:rsidRDefault="001F7745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2A5AFB" w:rsidRDefault="00944A51" w:rsidP="00A67027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przyjmuj</w:t>
      </w:r>
      <w:r w:rsidR="00843FFF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2A5AFB">
        <w:rPr>
          <w:rFonts w:eastAsia="Calibri" w:cs="Arial"/>
          <w:sz w:val="22"/>
          <w:szCs w:val="22"/>
        </w:rPr>
        <w:t>esie</w:t>
      </w:r>
      <w:r w:rsidRPr="002A5AFB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2A5AFB">
        <w:rPr>
          <w:rFonts w:eastAsia="Calibri" w:cs="Arial"/>
          <w:sz w:val="22"/>
          <w:szCs w:val="22"/>
        </w:rPr>
        <w:t>e</w:t>
      </w:r>
      <w:r w:rsidRPr="002A5AFB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2A5AFB">
        <w:rPr>
          <w:rFonts w:eastAsia="Calibri" w:cs="Arial"/>
          <w:sz w:val="22"/>
          <w:szCs w:val="22"/>
        </w:rPr>
        <w:t>PSG</w:t>
      </w:r>
      <w:r w:rsidRPr="002A5AFB">
        <w:rPr>
          <w:rFonts w:eastAsia="Calibri" w:cs="Arial"/>
          <w:sz w:val="22"/>
          <w:szCs w:val="22"/>
        </w:rPr>
        <w:t xml:space="preserve"> z tego tytułu</w:t>
      </w:r>
      <w:r w:rsidR="00A67027" w:rsidRPr="002A5AFB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2A5AFB" w:rsidRDefault="00A67027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A5AFB">
        <w:rPr>
          <w:rFonts w:eastAsia="Calibri" w:cs="Arial"/>
          <w:sz w:val="22"/>
          <w:szCs w:val="22"/>
        </w:rPr>
        <w:t xml:space="preserve"> jest zgodny </w:t>
      </w:r>
      <w:r w:rsidRPr="002A5AFB">
        <w:rPr>
          <w:rFonts w:eastAsia="Calibri" w:cs="Arial"/>
          <w:sz w:val="22"/>
          <w:szCs w:val="22"/>
        </w:rPr>
        <w:t xml:space="preserve">z numerem rachunku bankowego, otwartym w </w:t>
      </w:r>
      <w:r w:rsidRPr="002A5AFB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A5AFB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2A5AFB">
        <w:rPr>
          <w:rFonts w:eastAsia="Calibri" w:cs="Arial"/>
          <w:sz w:val="22"/>
          <w:szCs w:val="22"/>
        </w:rPr>
        <w:br/>
      </w:r>
      <w:r w:rsidRPr="002A5AFB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2A5AFB" w:rsidRDefault="00A67027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nie wszczęto wobec </w:t>
      </w:r>
      <w:r w:rsidR="00A20FA3" w:rsidRPr="002A5AFB">
        <w:rPr>
          <w:rFonts w:eastAsia="Calibri" w:cs="Arial"/>
          <w:sz w:val="22"/>
          <w:szCs w:val="22"/>
        </w:rPr>
        <w:t xml:space="preserve">Oferenta </w:t>
      </w:r>
      <w:r w:rsidRPr="002A5AFB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2A5AFB">
        <w:rPr>
          <w:rFonts w:eastAsia="Calibri" w:cs="Arial"/>
          <w:sz w:val="22"/>
          <w:szCs w:val="22"/>
        </w:rPr>
        <w:t xml:space="preserve">niego </w:t>
      </w:r>
      <w:r w:rsidRPr="002A5AFB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2A5AFB" w:rsidRDefault="00470968" w:rsidP="005B152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jest</w:t>
      </w:r>
      <w:r w:rsidR="005B1521" w:rsidRPr="002A5AFB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2A5AFB" w:rsidRDefault="009B38CD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Tak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2A5AFB" w:rsidRDefault="009B38CD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67027" w:rsidRPr="002A5AFB">
        <w:rPr>
          <w:rFonts w:eastAsia="Calibri" w:cs="Arial"/>
          <w:sz w:val="22"/>
          <w:szCs w:val="22"/>
        </w:rPr>
        <w:t xml:space="preserve"> Nie</w:t>
      </w:r>
      <w:r w:rsidR="00FD2575" w:rsidRPr="002A5AFB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A5AFB" w:rsidRDefault="00470968" w:rsidP="00470968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A5AFB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2A5AFB" w:rsidRDefault="009B38CD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2A5AFB" w:rsidRDefault="009B38CD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470968" w:rsidRPr="002A5AFB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30FF8EDC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A5AFB">
        <w:rPr>
          <w:rFonts w:eastAsia="Calibri" w:cs="Arial"/>
          <w:sz w:val="22"/>
          <w:szCs w:val="22"/>
        </w:rPr>
        <w:t xml:space="preserve"> </w:t>
      </w:r>
    </w:p>
    <w:p w14:paraId="45C68D9B" w14:textId="27DA440A" w:rsidR="00A25D7C" w:rsidRPr="002A5AFB" w:rsidRDefault="00A25D7C" w:rsidP="00A25D7C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 xml:space="preserve">jest związany niniejszą ofertą w terminie do </w:t>
      </w:r>
      <w:r w:rsidR="007D368D" w:rsidRPr="002A5AFB">
        <w:rPr>
          <w:rFonts w:cs="Arial"/>
          <w:bCs/>
          <w:sz w:val="22"/>
          <w:szCs w:val="22"/>
        </w:rPr>
        <w:t>…</w:t>
      </w:r>
      <w:r w:rsidRPr="002A5AFB">
        <w:rPr>
          <w:rFonts w:cs="Arial"/>
          <w:bCs/>
          <w:sz w:val="22"/>
          <w:szCs w:val="22"/>
        </w:rPr>
        <w:t xml:space="preserve"> miesięcy</w:t>
      </w:r>
      <w:r w:rsidR="00D40DC6" w:rsidRPr="002A5AFB">
        <w:rPr>
          <w:rFonts w:cs="Arial"/>
          <w:bCs/>
          <w:sz w:val="22"/>
          <w:szCs w:val="22"/>
        </w:rPr>
        <w:t>/dni</w:t>
      </w:r>
      <w:r w:rsidR="007D368D" w:rsidRPr="002A5AFB">
        <w:rPr>
          <w:rFonts w:cs="Arial"/>
          <w:bCs/>
          <w:sz w:val="22"/>
          <w:szCs w:val="22"/>
        </w:rPr>
        <w:t xml:space="preserve"> 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[uzupełnia Oferent</w:t>
      </w:r>
      <w:r w:rsidR="00D40DC6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 xml:space="preserve"> – nie może być krótszy niż wskazany w pkt. I.3. Zapytania ofertowego</w:t>
      </w:r>
      <w:r w:rsidR="007D368D" w:rsidRPr="002A5AFB">
        <w:rPr>
          <w:rFonts w:cs="Arial"/>
          <w:bCs/>
          <w:i/>
          <w:iCs/>
          <w:color w:val="E36C0A" w:themeColor="accent6" w:themeShade="BF"/>
          <w:sz w:val="22"/>
          <w:szCs w:val="22"/>
        </w:rPr>
        <w:t>]</w:t>
      </w:r>
      <w:r w:rsidRPr="002A5AFB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2A5AFB">
        <w:rPr>
          <w:rFonts w:cs="Arial"/>
          <w:bCs/>
          <w:sz w:val="22"/>
          <w:szCs w:val="22"/>
        </w:rPr>
        <w:t>od upływu terminu</w:t>
      </w:r>
      <w:r w:rsidR="00A54B87" w:rsidRPr="002A5AFB">
        <w:rPr>
          <w:rFonts w:cs="Arial"/>
          <w:sz w:val="22"/>
          <w:szCs w:val="22"/>
        </w:rPr>
        <w:t xml:space="preserve"> składania ofert</w:t>
      </w:r>
      <w:r w:rsidRPr="002A5AFB">
        <w:rPr>
          <w:rFonts w:cs="Arial"/>
          <w:sz w:val="22"/>
          <w:szCs w:val="22"/>
        </w:rPr>
        <w:t>,</w:t>
      </w:r>
    </w:p>
    <w:p w14:paraId="571AD83F" w14:textId="5B2D9724" w:rsidR="00257195" w:rsidRPr="002A5AFB" w:rsidRDefault="00257195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15255A36" w:rsidR="00E4458A" w:rsidRPr="003F4F1B" w:rsidRDefault="00E4458A" w:rsidP="00257195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 xml:space="preserve">zapozna się i zastosuje Wymagania dla </w:t>
      </w:r>
      <w:r w:rsidR="00640B0A" w:rsidRPr="002A5AFB">
        <w:rPr>
          <w:rFonts w:cs="Arial"/>
          <w:sz w:val="22"/>
          <w:szCs w:val="22"/>
        </w:rPr>
        <w:t xml:space="preserve">Oferentów </w:t>
      </w:r>
      <w:r w:rsidRPr="002A5AFB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2A5AFB">
        <w:rPr>
          <w:rFonts w:cs="Arial"/>
          <w:sz w:val="22"/>
          <w:szCs w:val="22"/>
        </w:rPr>
        <w:t xml:space="preserve"> </w:t>
      </w:r>
      <w:r w:rsidRPr="002A5AFB">
        <w:rPr>
          <w:rFonts w:cs="Arial"/>
          <w:i/>
          <w:iCs/>
          <w:sz w:val="22"/>
          <w:szCs w:val="22"/>
        </w:rPr>
        <w:t>Dla Kontrahenta</w:t>
      </w:r>
      <w:r w:rsidR="006762FD" w:rsidRPr="002A5AFB">
        <w:rPr>
          <w:rFonts w:cs="Arial"/>
          <w:i/>
          <w:iCs/>
          <w:sz w:val="22"/>
          <w:szCs w:val="22"/>
        </w:rPr>
        <w:t xml:space="preserve">/ Pliki </w:t>
      </w:r>
      <w:r w:rsidR="006762FD" w:rsidRPr="003F4F1B">
        <w:rPr>
          <w:rFonts w:cs="Arial"/>
          <w:i/>
          <w:iCs/>
          <w:sz w:val="22"/>
          <w:szCs w:val="22"/>
        </w:rPr>
        <w:t xml:space="preserve">do pobrania </w:t>
      </w:r>
      <w:r w:rsidR="006762FD" w:rsidRPr="003F4F1B">
        <w:rPr>
          <w:rFonts w:cs="Arial"/>
          <w:i/>
          <w:iCs/>
          <w:color w:val="E36C0A" w:themeColor="accent6" w:themeShade="BF"/>
          <w:sz w:val="22"/>
          <w:szCs w:val="22"/>
        </w:rPr>
        <w:t>[</w:t>
      </w:r>
    </w:p>
    <w:p w14:paraId="75A458CF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lastRenderedPageBreak/>
        <w:t>posiada</w:t>
      </w:r>
      <w:r w:rsidRPr="00AD2C53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4323DF21" w:rsidR="00A25D7C" w:rsidRPr="002A5AFB" w:rsidRDefault="00D17A2A" w:rsidP="002B1E4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2A5AFB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 w:rsidRPr="00AD2C53">
        <w:rPr>
          <w:rFonts w:cs="Arial"/>
          <w:sz w:val="22"/>
          <w:szCs w:val="22"/>
        </w:rPr>
        <w:t>*: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2A5AFB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i/>
          <w:iCs/>
          <w:sz w:val="22"/>
          <w:szCs w:val="22"/>
        </w:rPr>
      </w:pPr>
      <w:r w:rsidRPr="00AD2C53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AD2C53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AD2C53">
        <w:rPr>
          <w:rFonts w:cs="Arial"/>
          <w:i/>
          <w:iCs/>
          <w:sz w:val="22"/>
          <w:szCs w:val="22"/>
        </w:rPr>
        <w:br/>
      </w:r>
      <w:r w:rsidRPr="00AD2C53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AD2C53">
        <w:rPr>
          <w:rFonts w:cs="Arial"/>
          <w:i/>
          <w:iCs/>
          <w:sz w:val="22"/>
          <w:szCs w:val="22"/>
        </w:rPr>
        <w:t>.</w:t>
      </w:r>
    </w:p>
    <w:p w14:paraId="27755ED0" w14:textId="7BED58CC" w:rsidR="00A13F64" w:rsidRPr="002A5AFB" w:rsidRDefault="00A13F64" w:rsidP="00A13F64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oferuje produkt lub usługę </w:t>
      </w:r>
      <w:r w:rsidR="00257195" w:rsidRPr="002A5AFB">
        <w:rPr>
          <w:rFonts w:eastAsia="Calibri" w:cs="Arial"/>
          <w:sz w:val="22"/>
          <w:szCs w:val="22"/>
        </w:rPr>
        <w:t>pochodzącą</w:t>
      </w:r>
      <w:r w:rsidRPr="002A5AFB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2A5AFB" w:rsidRDefault="009B38CD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Tak,</w:t>
      </w:r>
      <w:r w:rsidR="008D66E3">
        <w:rPr>
          <w:rFonts w:eastAsia="Calibri" w:cs="Arial"/>
          <w:sz w:val="22"/>
          <w:szCs w:val="22"/>
        </w:rPr>
        <w:t xml:space="preserve"> ……………….. </w:t>
      </w:r>
      <w:r w:rsidR="008D66E3" w:rsidRPr="008D66E3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2A5AFB" w:rsidRDefault="009B38CD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2A5AF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2A5AFB" w:rsidDel="00064C1A">
        <w:rPr>
          <w:rFonts w:eastAsia="Calibri" w:cs="Arial"/>
          <w:sz w:val="22"/>
          <w:szCs w:val="22"/>
        </w:rPr>
        <w:t xml:space="preserve"> </w:t>
      </w:r>
      <w:r w:rsidR="00A13F64" w:rsidRPr="002A5AFB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2A5AFB" w:rsidRDefault="00FB0196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2A5AFB" w:rsidRDefault="008A37E1" w:rsidP="008A37E1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2A5AFB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AD2C53" w:rsidRDefault="00264E89" w:rsidP="003F4F1B">
      <w:pPr>
        <w:numPr>
          <w:ilvl w:val="0"/>
          <w:numId w:val="62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AD2C53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</w:t>
      </w:r>
      <w:r w:rsidR="00293079">
        <w:rPr>
          <w:rFonts w:cs="Arial"/>
          <w:bCs/>
          <w:iCs/>
          <w:sz w:val="22"/>
          <w:szCs w:val="22"/>
        </w:rPr>
        <w:t>-U</w:t>
      </w:r>
      <w:r w:rsidRPr="00AD2C53">
        <w:rPr>
          <w:rFonts w:cs="Arial"/>
          <w:bCs/>
          <w:iCs/>
          <w:sz w:val="22"/>
          <w:szCs w:val="22"/>
        </w:rPr>
        <w:t>)</w:t>
      </w:r>
      <w:r w:rsidRPr="00AD2C53">
        <w:rPr>
          <w:rFonts w:eastAsia="Calibri" w:cs="Arial"/>
          <w:iCs/>
          <w:sz w:val="22"/>
          <w:szCs w:val="22"/>
        </w:rPr>
        <w:t>*</w:t>
      </w:r>
      <w:r w:rsidRPr="00AD2C53">
        <w:rPr>
          <w:rFonts w:cs="Arial"/>
          <w:bCs/>
          <w:iCs/>
          <w:sz w:val="22"/>
          <w:szCs w:val="22"/>
        </w:rPr>
        <w:t>:</w:t>
      </w:r>
    </w:p>
    <w:p w14:paraId="3B480F20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67907FB" w14:textId="77777777" w:rsidR="00264E89" w:rsidRPr="00AD2C53" w:rsidRDefault="009B38CD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3F4F1B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AD2C53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AD2C53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40A2EFF0" w14:textId="64BFD184" w:rsidR="008A37E1" w:rsidRPr="003F4F1B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2A5AFB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E12B8E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77777777" w:rsidR="00A25D7C" w:rsidRPr="00E12B8E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......................................</w:t>
      </w:r>
    </w:p>
    <w:p w14:paraId="18E271E9" w14:textId="6EE0CFF1" w:rsidR="00A25D7C" w:rsidRPr="00E12B8E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  <w:t>podpis Oferenta</w:t>
      </w:r>
      <w:r w:rsidRPr="00E12B8E">
        <w:rPr>
          <w:rFonts w:ascii="Arial" w:hAnsi="Arial" w:cs="Arial"/>
          <w:sz w:val="18"/>
        </w:rPr>
        <w:tab/>
      </w:r>
    </w:p>
    <w:p w14:paraId="604DE1E9" w14:textId="6940F1F2" w:rsidR="00E97AA2" w:rsidRPr="00201B6D" w:rsidRDefault="00A25D7C" w:rsidP="00201B6D">
      <w:pPr>
        <w:ind w:left="4956"/>
        <w:jc w:val="right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 do składania oświadczeń woli)</w:t>
      </w:r>
    </w:p>
    <w:p w14:paraId="1066861B" w14:textId="77777777" w:rsidR="00E97AA2" w:rsidRDefault="00E97AA2" w:rsidP="002A5AFB">
      <w:pPr>
        <w:rPr>
          <w:rFonts w:cs="Arial"/>
          <w:b/>
          <w:bCs/>
          <w:szCs w:val="24"/>
        </w:rPr>
      </w:pPr>
    </w:p>
    <w:p w14:paraId="7A306174" w14:textId="77777777" w:rsidR="00E97AA2" w:rsidRDefault="00E97AA2" w:rsidP="002A5AFB">
      <w:pPr>
        <w:rPr>
          <w:rFonts w:cs="Arial"/>
          <w:b/>
          <w:bCs/>
          <w:szCs w:val="24"/>
        </w:rPr>
      </w:pPr>
    </w:p>
    <w:sectPr w:rsidR="00E97AA2" w:rsidSect="00885C08">
      <w:pgSz w:w="11906" w:h="16838" w:code="9"/>
      <w:pgMar w:top="709" w:right="1134" w:bottom="851" w:left="1418" w:header="714" w:footer="607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9DC99" w14:textId="77777777" w:rsidR="009B38CD" w:rsidRDefault="009B38CD">
      <w:r>
        <w:separator/>
      </w:r>
    </w:p>
  </w:endnote>
  <w:endnote w:type="continuationSeparator" w:id="0">
    <w:p w14:paraId="66C9B0D4" w14:textId="77777777" w:rsidR="009B38CD" w:rsidRDefault="009B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66DA6" w14:textId="77777777" w:rsidR="009B38CD" w:rsidRDefault="009B38CD">
      <w:r>
        <w:separator/>
      </w:r>
    </w:p>
  </w:footnote>
  <w:footnote w:type="continuationSeparator" w:id="0">
    <w:p w14:paraId="6D58DE4B" w14:textId="77777777" w:rsidR="009B38CD" w:rsidRDefault="009B38CD">
      <w:r>
        <w:continuationSeparator/>
      </w:r>
    </w:p>
  </w:footnote>
  <w:footnote w:id="1">
    <w:p w14:paraId="0CC79B6F" w14:textId="7D96DB81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</w:t>
      </w:r>
      <w:r w:rsidR="004F1C65" w:rsidRPr="0048057E">
        <w:rPr>
          <w:rFonts w:ascii="Arial" w:hAnsi="Arial" w:cs="Arial"/>
          <w:sz w:val="16"/>
          <w:szCs w:val="16"/>
        </w:rPr>
        <w:t>1 albo 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B71D39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E21D70"/>
    <w:multiLevelType w:val="hybridMultilevel"/>
    <w:tmpl w:val="C478ECA8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11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13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 w15:restartNumberingAfterBreak="0">
    <w:nsid w:val="12BD18E5"/>
    <w:multiLevelType w:val="hybridMultilevel"/>
    <w:tmpl w:val="3E5A71C6"/>
    <w:lvl w:ilvl="0" w:tplc="64F440E8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17" w15:restartNumberingAfterBreak="0">
    <w:nsid w:val="18F64E83"/>
    <w:multiLevelType w:val="hybridMultilevel"/>
    <w:tmpl w:val="632E4D74"/>
    <w:lvl w:ilvl="0" w:tplc="B384843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A7BE3"/>
    <w:multiLevelType w:val="hybridMultilevel"/>
    <w:tmpl w:val="08608F28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653EC2"/>
    <w:multiLevelType w:val="multilevel"/>
    <w:tmpl w:val="A858BD80"/>
    <w:lvl w:ilvl="0">
      <w:start w:val="1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21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3E12034"/>
    <w:multiLevelType w:val="multilevel"/>
    <w:tmpl w:val="5A2E16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4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30" w15:restartNumberingAfterBreak="0">
    <w:nsid w:val="35844428"/>
    <w:multiLevelType w:val="hybridMultilevel"/>
    <w:tmpl w:val="ED6ABF26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8927BFF"/>
    <w:multiLevelType w:val="hybridMultilevel"/>
    <w:tmpl w:val="08608F28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D9F3E86"/>
    <w:multiLevelType w:val="hybridMultilevel"/>
    <w:tmpl w:val="FC364860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19DEA23E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b w:val="0"/>
        <w:bCs/>
      </w:r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06722F"/>
    <w:multiLevelType w:val="hybridMultilevel"/>
    <w:tmpl w:val="A3F45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3221DA">
      <w:numFmt w:val="bullet"/>
      <w:lvlText w:val="•"/>
      <w:lvlJc w:val="left"/>
      <w:pPr>
        <w:ind w:left="1440" w:hanging="360"/>
      </w:pPr>
      <w:rPr>
        <w:rFonts w:ascii="Arial Narrow" w:eastAsiaTheme="minorEastAsia" w:hAnsi="Arial Narrow" w:cstheme="minorBid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41157EC2"/>
    <w:multiLevelType w:val="multilevel"/>
    <w:tmpl w:val="4E208CB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4134887"/>
    <w:multiLevelType w:val="multilevel"/>
    <w:tmpl w:val="B4E681C0"/>
    <w:lvl w:ilvl="0">
      <w:start w:val="1"/>
      <w:numFmt w:val="decimal"/>
      <w:lvlText w:val="%1.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44" w15:restartNumberingAfterBreak="0">
    <w:nsid w:val="44D144B8"/>
    <w:multiLevelType w:val="hybridMultilevel"/>
    <w:tmpl w:val="676E5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4F05F55"/>
    <w:multiLevelType w:val="hybridMultilevel"/>
    <w:tmpl w:val="004EF1C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BE6503"/>
    <w:multiLevelType w:val="hybridMultilevel"/>
    <w:tmpl w:val="566A7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A9150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4D767B8E"/>
    <w:multiLevelType w:val="hybridMultilevel"/>
    <w:tmpl w:val="338A99DA"/>
    <w:lvl w:ilvl="0" w:tplc="B128D9D4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57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534C430F"/>
    <w:multiLevelType w:val="hybridMultilevel"/>
    <w:tmpl w:val="93AA7AC4"/>
    <w:lvl w:ilvl="0" w:tplc="A8429B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ED7EB91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62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8D6092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0972C8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69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72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4C765B9"/>
    <w:multiLevelType w:val="hybridMultilevel"/>
    <w:tmpl w:val="3E5A71C6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6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59426DA"/>
    <w:multiLevelType w:val="hybridMultilevel"/>
    <w:tmpl w:val="10A04062"/>
    <w:lvl w:ilvl="0" w:tplc="570AB74A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0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434039"/>
    <w:multiLevelType w:val="hybridMultilevel"/>
    <w:tmpl w:val="356E4E3A"/>
    <w:lvl w:ilvl="0" w:tplc="570AB74A">
      <w:start w:val="1"/>
      <w:numFmt w:val="lowerRoman"/>
      <w:lvlText w:val="%1."/>
      <w:lvlJc w:val="righ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85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7E0115E"/>
    <w:multiLevelType w:val="multilevel"/>
    <w:tmpl w:val="0AE67302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89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16982935">
    <w:abstractNumId w:val="86"/>
  </w:num>
  <w:num w:numId="2" w16cid:durableId="245194207">
    <w:abstractNumId w:val="80"/>
  </w:num>
  <w:num w:numId="3" w16cid:durableId="1089697255">
    <w:abstractNumId w:val="87"/>
  </w:num>
  <w:num w:numId="4" w16cid:durableId="518665816">
    <w:abstractNumId w:val="26"/>
  </w:num>
  <w:num w:numId="5" w16cid:durableId="25647178">
    <w:abstractNumId w:val="6"/>
  </w:num>
  <w:num w:numId="6" w16cid:durableId="881795476">
    <w:abstractNumId w:val="69"/>
  </w:num>
  <w:num w:numId="7" w16cid:durableId="1008215186">
    <w:abstractNumId w:val="46"/>
  </w:num>
  <w:num w:numId="8" w16cid:durableId="1485126445">
    <w:abstractNumId w:val="62"/>
  </w:num>
  <w:num w:numId="9" w16cid:durableId="1870021227">
    <w:abstractNumId w:val="24"/>
  </w:num>
  <w:num w:numId="10" w16cid:durableId="788822764">
    <w:abstractNumId w:val="49"/>
  </w:num>
  <w:num w:numId="11" w16cid:durableId="1952005908">
    <w:abstractNumId w:val="91"/>
  </w:num>
  <w:num w:numId="12" w16cid:durableId="1685665645">
    <w:abstractNumId w:val="34"/>
  </w:num>
  <w:num w:numId="13" w16cid:durableId="1809006257">
    <w:abstractNumId w:val="31"/>
  </w:num>
  <w:num w:numId="14" w16cid:durableId="1420448262">
    <w:abstractNumId w:val="15"/>
  </w:num>
  <w:num w:numId="15" w16cid:durableId="1297250702">
    <w:abstractNumId w:val="73"/>
  </w:num>
  <w:num w:numId="16" w16cid:durableId="1952782485">
    <w:abstractNumId w:val="53"/>
  </w:num>
  <w:num w:numId="17" w16cid:durableId="436102842">
    <w:abstractNumId w:val="74"/>
  </w:num>
  <w:num w:numId="18" w16cid:durableId="771823184">
    <w:abstractNumId w:val="9"/>
  </w:num>
  <w:num w:numId="19" w16cid:durableId="1120227665">
    <w:abstractNumId w:val="54"/>
  </w:num>
  <w:num w:numId="20" w16cid:durableId="1771007772">
    <w:abstractNumId w:val="27"/>
  </w:num>
  <w:num w:numId="21" w16cid:durableId="1843660178">
    <w:abstractNumId w:val="63"/>
  </w:num>
  <w:num w:numId="22" w16cid:durableId="510989526">
    <w:abstractNumId w:val="47"/>
  </w:num>
  <w:num w:numId="23" w16cid:durableId="522742870">
    <w:abstractNumId w:val="57"/>
  </w:num>
  <w:num w:numId="24" w16cid:durableId="572014028">
    <w:abstractNumId w:val="89"/>
  </w:num>
  <w:num w:numId="25" w16cid:durableId="946619712">
    <w:abstractNumId w:val="40"/>
  </w:num>
  <w:num w:numId="26" w16cid:durableId="2087799732">
    <w:abstractNumId w:val="83"/>
  </w:num>
  <w:num w:numId="27" w16cid:durableId="1639722664">
    <w:abstractNumId w:val="18"/>
  </w:num>
  <w:num w:numId="28" w16cid:durableId="1992365686">
    <w:abstractNumId w:val="48"/>
  </w:num>
  <w:num w:numId="29" w16cid:durableId="206112387">
    <w:abstractNumId w:val="70"/>
  </w:num>
  <w:num w:numId="30" w16cid:durableId="482619971">
    <w:abstractNumId w:val="85"/>
  </w:num>
  <w:num w:numId="31" w16cid:durableId="243229659">
    <w:abstractNumId w:val="58"/>
  </w:num>
  <w:num w:numId="32" w16cid:durableId="1258826265">
    <w:abstractNumId w:val="8"/>
  </w:num>
  <w:num w:numId="33" w16cid:durableId="1728409043">
    <w:abstractNumId w:val="59"/>
  </w:num>
  <w:num w:numId="34" w16cid:durableId="1475640184">
    <w:abstractNumId w:val="79"/>
  </w:num>
  <w:num w:numId="35" w16cid:durableId="2054454270">
    <w:abstractNumId w:val="32"/>
  </w:num>
  <w:num w:numId="36" w16cid:durableId="134571864">
    <w:abstractNumId w:val="35"/>
  </w:num>
  <w:num w:numId="37" w16cid:durableId="1520854357">
    <w:abstractNumId w:val="3"/>
  </w:num>
  <w:num w:numId="38" w16cid:durableId="833035842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1800536609">
    <w:abstractNumId w:val="36"/>
  </w:num>
  <w:num w:numId="40" w16cid:durableId="747192911">
    <w:abstractNumId w:val="66"/>
  </w:num>
  <w:num w:numId="41" w16cid:durableId="785009284">
    <w:abstractNumId w:val="78"/>
  </w:num>
  <w:num w:numId="42" w16cid:durableId="1282110272">
    <w:abstractNumId w:val="72"/>
  </w:num>
  <w:num w:numId="43" w16cid:durableId="2103135822">
    <w:abstractNumId w:val="81"/>
  </w:num>
  <w:num w:numId="44" w16cid:durableId="150217821">
    <w:abstractNumId w:val="42"/>
  </w:num>
  <w:num w:numId="45" w16cid:durableId="1671985734">
    <w:abstractNumId w:val="68"/>
  </w:num>
  <w:num w:numId="46" w16cid:durableId="1922375889">
    <w:abstractNumId w:val="90"/>
  </w:num>
  <w:num w:numId="47" w16cid:durableId="2091348813">
    <w:abstractNumId w:val="16"/>
  </w:num>
  <w:num w:numId="48" w16cid:durableId="1209604748">
    <w:abstractNumId w:val="12"/>
  </w:num>
  <w:num w:numId="49" w16cid:durableId="1766923033">
    <w:abstractNumId w:val="17"/>
  </w:num>
  <w:num w:numId="50" w16cid:durableId="409277206">
    <w:abstractNumId w:val="71"/>
  </w:num>
  <w:num w:numId="51" w16cid:durableId="12738983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3485818">
    <w:abstractNumId w:val="10"/>
  </w:num>
  <w:num w:numId="53" w16cid:durableId="193539628">
    <w:abstractNumId w:val="38"/>
  </w:num>
  <w:num w:numId="54" w16cid:durableId="1328435291">
    <w:abstractNumId w:val="39"/>
  </w:num>
  <w:num w:numId="55" w16cid:durableId="674503366">
    <w:abstractNumId w:val="14"/>
  </w:num>
  <w:num w:numId="56" w16cid:durableId="1492331304">
    <w:abstractNumId w:val="64"/>
  </w:num>
  <w:num w:numId="57" w16cid:durableId="1634024600">
    <w:abstractNumId w:val="84"/>
  </w:num>
  <w:num w:numId="58" w16cid:durableId="778794190">
    <w:abstractNumId w:val="77"/>
  </w:num>
  <w:num w:numId="59" w16cid:durableId="1775787579">
    <w:abstractNumId w:val="19"/>
  </w:num>
  <w:num w:numId="60" w16cid:durableId="1123041711">
    <w:abstractNumId w:val="75"/>
  </w:num>
  <w:num w:numId="61" w16cid:durableId="242375273">
    <w:abstractNumId w:val="92"/>
  </w:num>
  <w:num w:numId="62" w16cid:durableId="2022538834">
    <w:abstractNumId w:val="28"/>
  </w:num>
  <w:num w:numId="63" w16cid:durableId="440228833">
    <w:abstractNumId w:val="7"/>
  </w:num>
  <w:num w:numId="64" w16cid:durableId="494030307">
    <w:abstractNumId w:val="30"/>
  </w:num>
  <w:num w:numId="65" w16cid:durableId="878857754">
    <w:abstractNumId w:val="60"/>
  </w:num>
  <w:num w:numId="66" w16cid:durableId="1459950239">
    <w:abstractNumId w:val="37"/>
  </w:num>
  <w:num w:numId="67" w16cid:durableId="986280611">
    <w:abstractNumId w:val="4"/>
  </w:num>
  <w:num w:numId="68" w16cid:durableId="106193891">
    <w:abstractNumId w:val="1"/>
  </w:num>
  <w:num w:numId="69" w16cid:durableId="233707961">
    <w:abstractNumId w:val="44"/>
  </w:num>
  <w:num w:numId="70" w16cid:durableId="1089153194">
    <w:abstractNumId w:val="33"/>
  </w:num>
  <w:num w:numId="71" w16cid:durableId="709493353">
    <w:abstractNumId w:val="50"/>
  </w:num>
  <w:num w:numId="72" w16cid:durableId="1405180732">
    <w:abstractNumId w:val="51"/>
  </w:num>
  <w:num w:numId="73" w16cid:durableId="818956494">
    <w:abstractNumId w:val="65"/>
  </w:num>
  <w:num w:numId="74" w16cid:durableId="2063794418">
    <w:abstractNumId w:val="67"/>
  </w:num>
  <w:num w:numId="75" w16cid:durableId="1159230554">
    <w:abstractNumId w:val="76"/>
  </w:num>
  <w:num w:numId="76" w16cid:durableId="1270891772">
    <w:abstractNumId w:val="11"/>
  </w:num>
  <w:num w:numId="77" w16cid:durableId="1973515210">
    <w:abstractNumId w:val="22"/>
  </w:num>
  <w:num w:numId="78" w16cid:durableId="1952470314">
    <w:abstractNumId w:val="13"/>
  </w:num>
  <w:num w:numId="79" w16cid:durableId="1313677468">
    <w:abstractNumId w:val="82"/>
  </w:num>
  <w:num w:numId="80" w16cid:durableId="701252141">
    <w:abstractNumId w:val="25"/>
  </w:num>
  <w:num w:numId="81" w16cid:durableId="390886813">
    <w:abstractNumId w:val="29"/>
  </w:num>
  <w:num w:numId="82" w16cid:durableId="951784577">
    <w:abstractNumId w:val="88"/>
  </w:num>
  <w:num w:numId="83" w16cid:durableId="1197234984">
    <w:abstractNumId w:val="20"/>
  </w:num>
  <w:num w:numId="84" w16cid:durableId="341128640">
    <w:abstractNumId w:val="21"/>
  </w:num>
  <w:num w:numId="85" w16cid:durableId="2095125382">
    <w:abstractNumId w:val="61"/>
  </w:num>
  <w:num w:numId="86" w16cid:durableId="1338457079">
    <w:abstractNumId w:val="2"/>
  </w:num>
  <w:num w:numId="87" w16cid:durableId="1670451309">
    <w:abstractNumId w:val="23"/>
  </w:num>
  <w:num w:numId="88" w16cid:durableId="287321407">
    <w:abstractNumId w:val="45"/>
  </w:num>
  <w:num w:numId="89" w16cid:durableId="1254777465">
    <w:abstractNumId w:val="56"/>
  </w:num>
  <w:num w:numId="90" w16cid:durableId="1308775731">
    <w:abstractNumId w:val="5"/>
  </w:num>
  <w:num w:numId="91" w16cid:durableId="413430733">
    <w:abstractNumId w:val="43"/>
  </w:num>
  <w:num w:numId="92" w16cid:durableId="130250171">
    <w:abstractNumId w:val="52"/>
  </w:num>
  <w:num w:numId="93" w16cid:durableId="275403597">
    <w:abstractNumId w:val="41"/>
  </w:num>
  <w:num w:numId="94" w16cid:durableId="256866968">
    <w:abstractNumId w:val="55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80810"/>
    <w:rsid w:val="00083F4F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35D81"/>
    <w:rsid w:val="0014036E"/>
    <w:rsid w:val="00154332"/>
    <w:rsid w:val="001556E5"/>
    <w:rsid w:val="00155818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59B9"/>
    <w:rsid w:val="001C2B06"/>
    <w:rsid w:val="001C3062"/>
    <w:rsid w:val="001C61ED"/>
    <w:rsid w:val="001D0F42"/>
    <w:rsid w:val="001D1FFD"/>
    <w:rsid w:val="001D4279"/>
    <w:rsid w:val="001E3D2D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3B72"/>
    <w:rsid w:val="002F77DD"/>
    <w:rsid w:val="003024F1"/>
    <w:rsid w:val="00310188"/>
    <w:rsid w:val="00315316"/>
    <w:rsid w:val="00316826"/>
    <w:rsid w:val="00317905"/>
    <w:rsid w:val="0032177C"/>
    <w:rsid w:val="00322606"/>
    <w:rsid w:val="00323A14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66D50"/>
    <w:rsid w:val="00371766"/>
    <w:rsid w:val="0037267A"/>
    <w:rsid w:val="003750EC"/>
    <w:rsid w:val="003770EA"/>
    <w:rsid w:val="00381E19"/>
    <w:rsid w:val="003832C7"/>
    <w:rsid w:val="0039221D"/>
    <w:rsid w:val="003A11B3"/>
    <w:rsid w:val="003A283E"/>
    <w:rsid w:val="003A4299"/>
    <w:rsid w:val="003A4EBA"/>
    <w:rsid w:val="003A600B"/>
    <w:rsid w:val="003A74E1"/>
    <w:rsid w:val="003B0678"/>
    <w:rsid w:val="003B1B2E"/>
    <w:rsid w:val="003B45A4"/>
    <w:rsid w:val="003C30E7"/>
    <w:rsid w:val="003C3A1E"/>
    <w:rsid w:val="003C62F0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F29"/>
    <w:rsid w:val="004129D8"/>
    <w:rsid w:val="00425788"/>
    <w:rsid w:val="0042655D"/>
    <w:rsid w:val="00431023"/>
    <w:rsid w:val="00441829"/>
    <w:rsid w:val="00447752"/>
    <w:rsid w:val="00452893"/>
    <w:rsid w:val="00455330"/>
    <w:rsid w:val="00464C06"/>
    <w:rsid w:val="00467C6C"/>
    <w:rsid w:val="00470968"/>
    <w:rsid w:val="00471E37"/>
    <w:rsid w:val="00472705"/>
    <w:rsid w:val="0047464F"/>
    <w:rsid w:val="00476DAC"/>
    <w:rsid w:val="0048057E"/>
    <w:rsid w:val="00481100"/>
    <w:rsid w:val="004932A2"/>
    <w:rsid w:val="00494EEB"/>
    <w:rsid w:val="004A4117"/>
    <w:rsid w:val="004A5C97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722F"/>
    <w:rsid w:val="00687DD5"/>
    <w:rsid w:val="00687F82"/>
    <w:rsid w:val="00691060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8E0"/>
    <w:rsid w:val="007271B9"/>
    <w:rsid w:val="007431D7"/>
    <w:rsid w:val="00744107"/>
    <w:rsid w:val="007474E4"/>
    <w:rsid w:val="0075359A"/>
    <w:rsid w:val="00753AA6"/>
    <w:rsid w:val="00753B48"/>
    <w:rsid w:val="00762D17"/>
    <w:rsid w:val="007648FF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751B"/>
    <w:rsid w:val="007A0186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6DCE"/>
    <w:rsid w:val="00861258"/>
    <w:rsid w:val="00861459"/>
    <w:rsid w:val="00862E2E"/>
    <w:rsid w:val="008646C7"/>
    <w:rsid w:val="008707AC"/>
    <w:rsid w:val="00875C0D"/>
    <w:rsid w:val="00876C45"/>
    <w:rsid w:val="00877225"/>
    <w:rsid w:val="00881855"/>
    <w:rsid w:val="00881E56"/>
    <w:rsid w:val="00882FFE"/>
    <w:rsid w:val="00885C08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38CD"/>
    <w:rsid w:val="009B6AE7"/>
    <w:rsid w:val="009C0205"/>
    <w:rsid w:val="009C77DA"/>
    <w:rsid w:val="009D030A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20FA3"/>
    <w:rsid w:val="00A25D7C"/>
    <w:rsid w:val="00A26781"/>
    <w:rsid w:val="00A278B0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603E"/>
    <w:rsid w:val="00A67027"/>
    <w:rsid w:val="00A731BE"/>
    <w:rsid w:val="00A76917"/>
    <w:rsid w:val="00A775E7"/>
    <w:rsid w:val="00A7787D"/>
    <w:rsid w:val="00A81BA3"/>
    <w:rsid w:val="00A907A6"/>
    <w:rsid w:val="00A95FB3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652"/>
    <w:rsid w:val="00B37528"/>
    <w:rsid w:val="00B5176B"/>
    <w:rsid w:val="00B51F63"/>
    <w:rsid w:val="00B54AC3"/>
    <w:rsid w:val="00B63029"/>
    <w:rsid w:val="00B64172"/>
    <w:rsid w:val="00B77C63"/>
    <w:rsid w:val="00B80684"/>
    <w:rsid w:val="00B87558"/>
    <w:rsid w:val="00B904D4"/>
    <w:rsid w:val="00B945D8"/>
    <w:rsid w:val="00B9467A"/>
    <w:rsid w:val="00BA72F6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529D"/>
    <w:rsid w:val="00C81E07"/>
    <w:rsid w:val="00C84801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7551"/>
    <w:rsid w:val="00D4051D"/>
    <w:rsid w:val="00D40DC6"/>
    <w:rsid w:val="00D41840"/>
    <w:rsid w:val="00D42662"/>
    <w:rsid w:val="00D456C7"/>
    <w:rsid w:val="00D53A7C"/>
    <w:rsid w:val="00D570BA"/>
    <w:rsid w:val="00D664A3"/>
    <w:rsid w:val="00D674D0"/>
    <w:rsid w:val="00D67D3E"/>
    <w:rsid w:val="00D75268"/>
    <w:rsid w:val="00D75D95"/>
    <w:rsid w:val="00D765DA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21727"/>
    <w:rsid w:val="00E301B1"/>
    <w:rsid w:val="00E31719"/>
    <w:rsid w:val="00E32CC5"/>
    <w:rsid w:val="00E348BC"/>
    <w:rsid w:val="00E4458A"/>
    <w:rsid w:val="00E521AA"/>
    <w:rsid w:val="00E568DB"/>
    <w:rsid w:val="00E5737A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408E"/>
    <w:rsid w:val="00F15E69"/>
    <w:rsid w:val="00F1635D"/>
    <w:rsid w:val="00F216DB"/>
    <w:rsid w:val="00F25AB3"/>
    <w:rsid w:val="00F27E53"/>
    <w:rsid w:val="00F27E6A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B0196"/>
    <w:rsid w:val="00FB640E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8</TotalTime>
  <Pages>3</Pages>
  <Words>808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Węgrzyn Monika (PSG)</cp:lastModifiedBy>
  <cp:revision>3</cp:revision>
  <cp:lastPrinted>2008-02-25T07:24:00Z</cp:lastPrinted>
  <dcterms:created xsi:type="dcterms:W3CDTF">2026-06-24T06:29:00Z</dcterms:created>
  <dcterms:modified xsi:type="dcterms:W3CDTF">2026-06-24T06:42:00Z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